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C742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C742C">
              <w:rPr>
                <w:b/>
                <w:sz w:val="26"/>
                <w:szCs w:val="26"/>
                <w:lang w:val="en-US"/>
              </w:rPr>
              <w:t>203C_</w:t>
            </w:r>
            <w:r w:rsidR="001A1D0E" w:rsidRPr="001A1D0E">
              <w:rPr>
                <w:b/>
                <w:sz w:val="26"/>
                <w:szCs w:val="26"/>
                <w:lang w:val="en-US"/>
              </w:rPr>
              <w:t>031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C742C" w:rsidRDefault="0036741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C742C">
              <w:rPr>
                <w:b/>
                <w:sz w:val="26"/>
                <w:szCs w:val="26"/>
                <w:lang w:val="en-US"/>
              </w:rPr>
              <w:t>2111515</w:t>
            </w:r>
            <w:r w:rsidR="00C44B8B" w:rsidRPr="001C742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B1FEA" w:rsidRPr="00BB1FEA">
        <w:rPr>
          <w:b/>
          <w:sz w:val="26"/>
          <w:szCs w:val="26"/>
        </w:rPr>
        <w:t>(</w:t>
      </w:r>
      <w:r w:rsidR="0036741B" w:rsidRPr="0044340A">
        <w:rPr>
          <w:b/>
          <w:sz w:val="26"/>
          <w:szCs w:val="26"/>
        </w:rPr>
        <w:t>Кронштейн У4 3.407.1-143.8.42</w:t>
      </w:r>
      <w:r w:rsidR="00BB1FEA" w:rsidRPr="00BB1FEA">
        <w:rPr>
          <w:b/>
          <w:sz w:val="26"/>
          <w:szCs w:val="26"/>
        </w:rPr>
        <w:t>)</w:t>
      </w:r>
      <w:r w:rsidR="0041504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1504F">
        <w:rPr>
          <w:b/>
          <w:sz w:val="26"/>
          <w:szCs w:val="26"/>
          <w:u w:val="single"/>
        </w:rPr>
        <w:t>203</w:t>
      </w:r>
      <w:r w:rsidR="00F115B9" w:rsidRPr="0041504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BB1FEA">
        <w:rPr>
          <w:sz w:val="24"/>
          <w:szCs w:val="24"/>
        </w:rPr>
        <w:t xml:space="preserve">характеристики </w:t>
      </w:r>
      <w:r w:rsidR="00D601A5" w:rsidRPr="00BB1FEA">
        <w:rPr>
          <w:sz w:val="24"/>
          <w:szCs w:val="24"/>
        </w:rPr>
        <w:t>траверс</w:t>
      </w:r>
      <w:r w:rsidR="004F4E9E" w:rsidRPr="00BB1FEA">
        <w:rPr>
          <w:sz w:val="24"/>
          <w:szCs w:val="24"/>
        </w:rPr>
        <w:t xml:space="preserve"> должны соответствовать </w:t>
      </w:r>
      <w:r w:rsidR="001759FB" w:rsidRPr="00BB1FEA">
        <w:rPr>
          <w:sz w:val="24"/>
          <w:szCs w:val="24"/>
        </w:rPr>
        <w:t>требованиям</w:t>
      </w:r>
      <w:r w:rsidR="0041504F">
        <w:rPr>
          <w:sz w:val="24"/>
          <w:szCs w:val="24"/>
        </w:rPr>
        <w:t xml:space="preserve"> </w:t>
      </w:r>
      <w:r w:rsidR="0044340A" w:rsidRPr="00BB1FEA">
        <w:rPr>
          <w:sz w:val="24"/>
          <w:szCs w:val="24"/>
        </w:rPr>
        <w:t>Т</w:t>
      </w:r>
      <w:bookmarkStart w:id="2" w:name="Поле4"/>
      <w:r w:rsidR="0036741B" w:rsidRPr="00BB1FEA">
        <w:rPr>
          <w:sz w:val="24"/>
          <w:szCs w:val="24"/>
        </w:rPr>
        <w:t>ипового проекта 3.407.1-143.8.42</w:t>
      </w:r>
      <w:bookmarkEnd w:id="2"/>
      <w:r w:rsidR="0044340A" w:rsidRPr="00BB1FE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1504F" w:rsidRDefault="0041504F" w:rsidP="004150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1504F" w:rsidRDefault="0041504F" w:rsidP="004150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1504F" w:rsidRDefault="0041504F" w:rsidP="0041504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1504F" w:rsidRDefault="0041504F" w:rsidP="0041504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504F" w:rsidRDefault="0041504F" w:rsidP="004150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1504F" w:rsidRDefault="0041504F" w:rsidP="0041504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B1FEA">
        <w:rPr>
          <w:sz w:val="24"/>
          <w:szCs w:val="24"/>
        </w:rPr>
        <w:t>Типового проекта 3.407.1-143.8.42</w:t>
      </w:r>
      <w:r>
        <w:rPr>
          <w:sz w:val="26"/>
          <w:szCs w:val="26"/>
        </w:rPr>
        <w:t>;</w:t>
      </w:r>
    </w:p>
    <w:p w:rsidR="0041504F" w:rsidRDefault="0041504F" w:rsidP="0041504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1504F" w:rsidRDefault="0041504F" w:rsidP="00415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1504F" w:rsidRDefault="0041504F" w:rsidP="004150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1504F" w:rsidRDefault="0041504F" w:rsidP="004150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1504F" w:rsidRDefault="0041504F" w:rsidP="00415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1504F" w:rsidRDefault="0041504F" w:rsidP="00415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1504F" w:rsidRDefault="0041504F" w:rsidP="004150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D51" w:rsidRDefault="00067D51">
      <w:r>
        <w:separator/>
      </w:r>
    </w:p>
  </w:endnote>
  <w:endnote w:type="continuationSeparator" w:id="0">
    <w:p w:rsidR="00067D51" w:rsidRDefault="0006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D51" w:rsidRDefault="00067D51">
      <w:r>
        <w:separator/>
      </w:r>
    </w:p>
  </w:footnote>
  <w:footnote w:type="continuationSeparator" w:id="0">
    <w:p w:rsidR="00067D51" w:rsidRDefault="00067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704F0E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1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D5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D0E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42C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22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41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04F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0A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EC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11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8A0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37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A4C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711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FEA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85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24A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5B1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810DF1-FA6A-48AB-AE20-6F9406A1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9D8A2-185C-4B80-AFB7-31F4BB7136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74A9300-E2FE-49F9-A005-EE4D9D0FF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A5751-BD04-483B-87D2-2B15693F68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B59E40-2390-4C04-A04A-F3A7F882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2015-05-08T08:43:00Z</cp:lastPrinted>
  <dcterms:created xsi:type="dcterms:W3CDTF">2015-04-27T11:58:00Z</dcterms:created>
  <dcterms:modified xsi:type="dcterms:W3CDTF">2015-09-29T09:36:00Z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